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F73D2" w14:textId="77777777" w:rsidR="00E85DD1" w:rsidRPr="00742BF8" w:rsidRDefault="00E85DD1" w:rsidP="00E85DD1"/>
    <w:p w14:paraId="0BFB23C5" w14:textId="6034452C" w:rsidR="00D609D5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Right_of_Way_Unit_Manager </w:instrText>
      </w:r>
      <w:r w:rsidR="00D609D5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«Right_of_Way_Unit_Manager»</w:t>
      </w:r>
      <w:r w:rsidR="00D609D5">
        <w:rPr>
          <w:sz w:val="22"/>
          <w:szCs w:val="22"/>
        </w:rPr>
        <w:fldChar w:fldCharType="end"/>
      </w:r>
    </w:p>
    <w:p w14:paraId="3C98064C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F366142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43DFE09" w14:textId="07FAAD33" w:rsidR="00E85DD1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ATTN:</w:t>
      </w:r>
      <w:r w:rsidRPr="009B6B10"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Account_Payables </w:instrText>
      </w:r>
      <w:r w:rsidR="00D609D5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«Account_Payables»</w:t>
      </w:r>
      <w:r w:rsidR="00D609D5">
        <w:rPr>
          <w:sz w:val="22"/>
          <w:szCs w:val="22"/>
        </w:rPr>
        <w:fldChar w:fldCharType="end"/>
      </w:r>
    </w:p>
    <w:p w14:paraId="69479009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96D914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E7C5745" w14:textId="737A7766" w:rsidR="00E85DD1" w:rsidRDefault="00E85DD1" w:rsidP="00885485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4583">
        <w:rPr>
          <w:sz w:val="22"/>
          <w:szCs w:val="22"/>
        </w:rPr>
        <w:t>Roadway Design Lead</w:t>
      </w:r>
    </w:p>
    <w:p w14:paraId="132CC16B" w14:textId="77777777" w:rsidR="00867134" w:rsidRPr="009B6B10" w:rsidRDefault="00867134" w:rsidP="00E85DD1">
      <w:pPr>
        <w:tabs>
          <w:tab w:val="left" w:pos="1890"/>
        </w:tabs>
        <w:rPr>
          <w:sz w:val="22"/>
          <w:szCs w:val="22"/>
        </w:rPr>
      </w:pPr>
    </w:p>
    <w:p w14:paraId="3704E70F" w14:textId="67BAEE78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DATE:</w:t>
      </w:r>
      <w:r w:rsidRPr="009B6B10">
        <w:rPr>
          <w:sz w:val="22"/>
          <w:szCs w:val="22"/>
        </w:rPr>
        <w:tab/>
      </w:r>
      <w:r w:rsidR="00867134">
        <w:rPr>
          <w:sz w:val="22"/>
          <w:szCs w:val="22"/>
        </w:rPr>
        <w:fldChar w:fldCharType="begin"/>
      </w:r>
      <w:r w:rsidR="00867134">
        <w:rPr>
          <w:sz w:val="22"/>
          <w:szCs w:val="22"/>
        </w:rPr>
        <w:instrText xml:space="preserve"> DATE  \@ "MMMM d, yyyy"  \* MERGEFORMAT </w:instrText>
      </w:r>
      <w:r w:rsidR="00867134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July 10, 2025</w:t>
      </w:r>
      <w:r w:rsidR="00867134">
        <w:rPr>
          <w:sz w:val="22"/>
          <w:szCs w:val="22"/>
        </w:rPr>
        <w:fldChar w:fldCharType="end"/>
      </w:r>
    </w:p>
    <w:p w14:paraId="52210556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7D69ABE" w14:textId="27687058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SUBJECT:</w:t>
      </w:r>
      <w:r w:rsidRPr="009B6B10">
        <w:rPr>
          <w:sz w:val="22"/>
          <w:szCs w:val="22"/>
        </w:rPr>
        <w:tab/>
        <w:t xml:space="preserve">Project </w:t>
      </w:r>
      <w:r w:rsidR="00A74C5A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WBS</w:t>
      </w:r>
      <w:r w:rsidR="00A74C5A">
        <w:rPr>
          <w:sz w:val="22"/>
          <w:szCs w:val="22"/>
        </w:rPr>
        <w:fldChar w:fldCharType="end"/>
      </w:r>
      <w:bookmarkEnd w:id="0"/>
      <w:r w:rsidRPr="009B6B10">
        <w:rPr>
          <w:sz w:val="22"/>
          <w:szCs w:val="22"/>
        </w:rPr>
        <w:t xml:space="preserve"> (</w:t>
      </w:r>
      <w:r w:rsidR="00A74C5A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TIP</w:t>
      </w:r>
      <w:r w:rsidR="00A74C5A">
        <w:rPr>
          <w:sz w:val="22"/>
          <w:szCs w:val="22"/>
        </w:rPr>
        <w:fldChar w:fldCharType="end"/>
      </w:r>
      <w:bookmarkEnd w:id="1"/>
      <w:r w:rsidRPr="009B6B10">
        <w:rPr>
          <w:sz w:val="22"/>
          <w:szCs w:val="22"/>
        </w:rPr>
        <w:t xml:space="preserve">) </w:t>
      </w:r>
      <w:r w:rsidRPr="009B6B10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2"/>
      <w:r w:rsidRPr="009B6B10">
        <w:rPr>
          <w:sz w:val="22"/>
          <w:szCs w:val="22"/>
        </w:rPr>
        <w:t xml:space="preserve"> County</w:t>
      </w:r>
    </w:p>
    <w:p w14:paraId="5EFB5771" w14:textId="5975DD71" w:rsidR="00061497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  <w:r w:rsidR="00061497">
        <w:rPr>
          <w:sz w:val="22"/>
          <w:szCs w:val="22"/>
        </w:rPr>
        <w:tab/>
      </w:r>
    </w:p>
    <w:p w14:paraId="6B5683E2" w14:textId="6C3B74BB" w:rsidR="00E85DD1" w:rsidRPr="009B6B10" w:rsidRDefault="00061497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A74C5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>
              <w:default w:val="Project Description"/>
            </w:textInput>
          </w:ffData>
        </w:fldChar>
      </w:r>
      <w:bookmarkStart w:id="4" w:name="Text21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Project Description</w:t>
      </w:r>
      <w:r w:rsidR="00A74C5A">
        <w:rPr>
          <w:sz w:val="22"/>
          <w:szCs w:val="22"/>
        </w:rPr>
        <w:fldChar w:fldCharType="end"/>
      </w:r>
      <w:bookmarkEnd w:id="4"/>
    </w:p>
    <w:p w14:paraId="710E5C46" w14:textId="77777777" w:rsidR="00E85DD1" w:rsidRPr="009B6B10" w:rsidRDefault="00E85DD1" w:rsidP="00E85DD1">
      <w:pPr>
        <w:tabs>
          <w:tab w:val="left" w:pos="1890"/>
        </w:tabs>
        <w:jc w:val="center"/>
        <w:rPr>
          <w:b/>
          <w:sz w:val="22"/>
          <w:szCs w:val="22"/>
          <w:u w:val="single"/>
        </w:rPr>
      </w:pPr>
    </w:p>
    <w:p w14:paraId="4EF6EE47" w14:textId="77777777" w:rsidR="00E85DD1" w:rsidRPr="009B6B10" w:rsidRDefault="00E85DD1" w:rsidP="00E85DD1">
      <w:pPr>
        <w:tabs>
          <w:tab w:val="left" w:pos="1890"/>
        </w:tabs>
        <w:jc w:val="center"/>
        <w:rPr>
          <w:sz w:val="22"/>
          <w:szCs w:val="22"/>
          <w:u w:val="single"/>
        </w:rPr>
      </w:pPr>
      <w:r w:rsidRPr="009B6B10">
        <w:rPr>
          <w:b/>
          <w:sz w:val="22"/>
          <w:szCs w:val="22"/>
          <w:u w:val="single"/>
        </w:rPr>
        <w:t>Final Right of Way Plans</w:t>
      </w:r>
    </w:p>
    <w:p w14:paraId="721FF59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F1D1C29" w14:textId="2070AA09" w:rsidR="00772FF2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The </w:t>
      </w:r>
      <w:r w:rsidR="008F0DD2" w:rsidRPr="008F0DD2">
        <w:rPr>
          <w:sz w:val="22"/>
          <w:szCs w:val="22"/>
        </w:rPr>
        <w:t xml:space="preserve">Project Management Planning Programming Division </w:t>
      </w:r>
      <w:r w:rsidRPr="009B6B10">
        <w:rPr>
          <w:sz w:val="22"/>
          <w:szCs w:val="22"/>
        </w:rPr>
        <w:t xml:space="preserve">has authorized </w:t>
      </w:r>
      <w:proofErr w:type="gramStart"/>
      <w:r w:rsidRPr="009B6B10">
        <w:rPr>
          <w:sz w:val="22"/>
          <w:szCs w:val="22"/>
        </w:rPr>
        <w:t>right</w:t>
      </w:r>
      <w:proofErr w:type="gramEnd"/>
      <w:r w:rsidRPr="009B6B10">
        <w:rPr>
          <w:sz w:val="22"/>
          <w:szCs w:val="22"/>
        </w:rPr>
        <w:t xml:space="preserve"> of way acquisition for this project.  Final </w:t>
      </w:r>
      <w:r w:rsidR="00073502">
        <w:rPr>
          <w:sz w:val="22"/>
          <w:szCs w:val="22"/>
        </w:rPr>
        <w:t>R</w:t>
      </w:r>
      <w:r w:rsidRPr="009B6B10">
        <w:rPr>
          <w:sz w:val="22"/>
          <w:szCs w:val="22"/>
        </w:rPr>
        <w:t xml:space="preserve">ight of </w:t>
      </w:r>
      <w:r w:rsidR="00073502">
        <w:rPr>
          <w:sz w:val="22"/>
          <w:szCs w:val="22"/>
        </w:rPr>
        <w:t>W</w:t>
      </w:r>
      <w:r w:rsidRPr="009B6B10">
        <w:rPr>
          <w:sz w:val="22"/>
          <w:szCs w:val="22"/>
        </w:rPr>
        <w:t>ay plans are ready for your use in acquiring this property.</w:t>
      </w:r>
    </w:p>
    <w:p w14:paraId="2ACE323A" w14:textId="77777777" w:rsidR="00772FF2" w:rsidRDefault="00772FF2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369B309" w14:textId="77777777" w:rsidR="00E85DD1" w:rsidRPr="00380F9B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 w:rsidR="00772FF2"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 w:rsidR="00772FF2">
        <w:rPr>
          <w:sz w:val="22"/>
          <w:szCs w:val="22"/>
        </w:rPr>
        <w:t xml:space="preserve"> format </w:t>
      </w:r>
      <w:r>
        <w:rPr>
          <w:sz w:val="22"/>
          <w:szCs w:val="22"/>
        </w:rPr>
        <w:t xml:space="preserve">and a ZIP file with the corresponding </w:t>
      </w:r>
      <w:proofErr w:type="spellStart"/>
      <w:r>
        <w:rPr>
          <w:sz w:val="22"/>
          <w:szCs w:val="22"/>
        </w:rPr>
        <w:t>Microstation</w:t>
      </w:r>
      <w:proofErr w:type="spellEnd"/>
      <w:r>
        <w:rPr>
          <w:sz w:val="22"/>
          <w:szCs w:val="22"/>
        </w:rPr>
        <w:t xml:space="preserve">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4906438D" w14:textId="206BDA8E" w:rsidR="00E85DD1" w:rsidRPr="00571438" w:rsidRDefault="00E85DD1" w:rsidP="00B13C01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05A458D" w14:textId="77777777" w:rsidR="00E85DD1" w:rsidRDefault="00E85DD1" w:rsidP="00B13C01">
      <w:pPr>
        <w:jc w:val="both"/>
        <w:rPr>
          <w:sz w:val="22"/>
          <w:szCs w:val="22"/>
        </w:rPr>
      </w:pPr>
    </w:p>
    <w:p w14:paraId="722AF71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7555B7B1" w14:textId="2445D33D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Please note that Parcels </w:t>
      </w:r>
      <w:r w:rsidR="00BE67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 provided by Utilities)"/>
            </w:textInput>
          </w:ffData>
        </w:fldChar>
      </w:r>
      <w:r w:rsidR="00BE67A6">
        <w:rPr>
          <w:sz w:val="22"/>
          <w:szCs w:val="22"/>
        </w:rPr>
        <w:instrText xml:space="preserve"> FORMTEXT </w:instrText>
      </w:r>
      <w:r w:rsidR="00BE67A6">
        <w:rPr>
          <w:sz w:val="22"/>
          <w:szCs w:val="22"/>
        </w:rPr>
      </w:r>
      <w:r w:rsidR="00BE67A6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(list parcel numbers provided by Utilities)</w:t>
      </w:r>
      <w:r w:rsidR="00BE67A6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 xml:space="preserve"> have utility involvement and may need to be acquired first.  To meet utility relocation </w:t>
      </w:r>
      <w:r w:rsidR="00772FF2" w:rsidRPr="009B6B10">
        <w:rPr>
          <w:sz w:val="22"/>
          <w:szCs w:val="22"/>
        </w:rPr>
        <w:t>timelines</w:t>
      </w:r>
      <w:r w:rsidRPr="009B6B10">
        <w:rPr>
          <w:sz w:val="22"/>
          <w:szCs w:val="22"/>
        </w:rPr>
        <w:t xml:space="preserve">, Utility Coordination has asked that these claims be settled by </w:t>
      </w:r>
      <w:r w:rsidRPr="009B6B1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(date)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74750433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82EFEF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DF7BC2B" w14:textId="2638D223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If you need additional </w:t>
      </w:r>
      <w:proofErr w:type="gramStart"/>
      <w:r w:rsidRPr="009B6B10">
        <w:rPr>
          <w:sz w:val="22"/>
          <w:szCs w:val="22"/>
        </w:rPr>
        <w:t>information,</w:t>
      </w:r>
      <w:proofErr w:type="gramEnd"/>
      <w:r w:rsidRPr="009B6B10">
        <w:rPr>
          <w:sz w:val="22"/>
          <w:szCs w:val="22"/>
        </w:rPr>
        <w:t xml:space="preserve"> concerning this project, please contact</w:t>
      </w:r>
      <w:r w:rsidR="00073502">
        <w:rPr>
          <w:sz w:val="22"/>
          <w:szCs w:val="22"/>
        </w:rPr>
        <w:t xml:space="preserve"> me </w:t>
      </w:r>
      <w:proofErr w:type="gramStart"/>
      <w:r w:rsidRPr="009B6B10">
        <w:rPr>
          <w:sz w:val="22"/>
          <w:szCs w:val="22"/>
        </w:rPr>
        <w:t>at</w:t>
      </w:r>
      <w:proofErr w:type="gramEnd"/>
      <w:r w:rsidRPr="009B6B10">
        <w:rPr>
          <w:sz w:val="22"/>
          <w:szCs w:val="22"/>
        </w:rPr>
        <w:t xml:space="preserve"> (919) 707-</w:t>
      </w:r>
      <w:r w:rsidRPr="009B6B10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33FA9C2F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30467365" w14:textId="55EAAB36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/</w:t>
      </w:r>
      <w:bookmarkStart w:id="5" w:name="Text26"/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="002648DF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5"/>
    </w:p>
    <w:p w14:paraId="19C5A5A3" w14:textId="77777777" w:rsidR="00A2422F" w:rsidRDefault="00A2422F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p w14:paraId="4E701DAE" w14:textId="77777777" w:rsidR="00867134" w:rsidRDefault="00E85DD1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proofErr w:type="spellStart"/>
      <w:r w:rsidRPr="00E43994">
        <w:rPr>
          <w:sz w:val="22"/>
          <w:szCs w:val="22"/>
        </w:rPr>
        <w:t>ec</w:t>
      </w:r>
      <w:proofErr w:type="spellEnd"/>
      <w:r w:rsidRPr="00E43994">
        <w:rPr>
          <w:sz w:val="22"/>
          <w:szCs w:val="22"/>
        </w:rPr>
        <w:t>:</w:t>
      </w:r>
      <w:r w:rsidRPr="00E43994">
        <w:rPr>
          <w:sz w:val="22"/>
          <w:szCs w:val="22"/>
        </w:rPr>
        <w:tab/>
      </w:r>
    </w:p>
    <w:p w14:paraId="3E2F7048" w14:textId="77777777" w:rsidR="00867134" w:rsidRDefault="00867134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327583" w14:paraId="3F47EB7F" w14:textId="77777777" w:rsidTr="00F81ADD">
        <w:tc>
          <w:tcPr>
            <w:tcW w:w="3240" w:type="dxa"/>
          </w:tcPr>
          <w:bookmarkStart w:id="6" w:name="_Hlk88068229"/>
          <w:p w14:paraId="2B7D6B2B" w14:textId="7057C006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58511D0" w14:textId="3DC3A5D5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D090D16" w14:textId="3FFF6689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51F71AF4" w14:textId="77777777" w:rsidTr="00F81ADD">
        <w:tc>
          <w:tcPr>
            <w:tcW w:w="3240" w:type="dxa"/>
          </w:tcPr>
          <w:p w14:paraId="45222D32" w14:textId="603AA3BC" w:rsidR="00327583" w:rsidRPr="00D609D5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B2CAAA2" w14:textId="0925D648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B9AF008" w14:textId="71BFF58E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27583" w14:paraId="36A25437" w14:textId="77777777" w:rsidTr="00F81ADD">
        <w:tc>
          <w:tcPr>
            <w:tcW w:w="3240" w:type="dxa"/>
          </w:tcPr>
          <w:p w14:paraId="0FD1D763" w14:textId="23CFBECA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040B527" w14:textId="072C355E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7257E2" w14:textId="3FE532C5" w:rsidR="00327583" w:rsidRPr="00867134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27583" w14:paraId="62C370BB" w14:textId="77777777" w:rsidTr="00F81ADD">
        <w:tc>
          <w:tcPr>
            <w:tcW w:w="3240" w:type="dxa"/>
          </w:tcPr>
          <w:p w14:paraId="0C85A56A" w14:textId="167B2F72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E278867" w14:textId="4BAC9976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A8E0C3" w14:textId="67F130BE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3575F11B" w14:textId="77777777" w:rsidTr="00F81ADD">
        <w:tc>
          <w:tcPr>
            <w:tcW w:w="3240" w:type="dxa"/>
          </w:tcPr>
          <w:p w14:paraId="7EC8923E" w14:textId="774532F8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F9F4C55" w14:textId="13390F4E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4043CD" w14:textId="34CFC319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27583" w14:paraId="39CE7763" w14:textId="77777777" w:rsidTr="00F81ADD">
        <w:tc>
          <w:tcPr>
            <w:tcW w:w="3240" w:type="dxa"/>
          </w:tcPr>
          <w:p w14:paraId="08AF664A" w14:textId="59C0AA65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BF3D151" w14:textId="52B1CEC9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3B1DF40" w14:textId="466CC430" w:rsidR="00327583" w:rsidRDefault="0032758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648DF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2648DF" w14:paraId="3C9B5AB6" w14:textId="77777777" w:rsidTr="00F81ADD">
        <w:tc>
          <w:tcPr>
            <w:tcW w:w="3240" w:type="dxa"/>
          </w:tcPr>
          <w:p w14:paraId="40C6E256" w14:textId="525C6C76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8E5E120" w14:textId="7860282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15FA40F9" w14:textId="2555357F" w:rsidR="002648DF" w:rsidRDefault="00620AF9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2648DF" w14:paraId="4FCBADFE" w14:textId="77777777" w:rsidTr="00F81ADD">
        <w:tc>
          <w:tcPr>
            <w:tcW w:w="3240" w:type="dxa"/>
          </w:tcPr>
          <w:p w14:paraId="2EF3D22F" w14:textId="36AE8E25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AD31549" w14:textId="19A68E6E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EE484E8" w14:textId="300E42EE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2648DF" w14:paraId="0DB6587B" w14:textId="77777777" w:rsidTr="00F81ADD">
        <w:tc>
          <w:tcPr>
            <w:tcW w:w="3240" w:type="dxa"/>
          </w:tcPr>
          <w:p w14:paraId="53DED0E6" w14:textId="3346E8D3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600E96A" w14:textId="5B4EE33F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C074387" w14:textId="695A6C34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1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2648DF" w14:paraId="20306BA3" w14:textId="77777777" w:rsidTr="00F81ADD">
        <w:tc>
          <w:tcPr>
            <w:tcW w:w="3240" w:type="dxa"/>
          </w:tcPr>
          <w:p w14:paraId="276D1045" w14:textId="3BD11823" w:rsidR="002648DF" w:rsidRPr="00867134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E15F9A4" w14:textId="68C4D469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C16C27F" w14:textId="31CCA4EE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2648DF" w14:paraId="32668FA9" w14:textId="77777777" w:rsidTr="00F81ADD">
        <w:tc>
          <w:tcPr>
            <w:tcW w:w="3240" w:type="dxa"/>
          </w:tcPr>
          <w:p w14:paraId="7C9E1C76" w14:textId="614F8856" w:rsidR="002648DF" w:rsidRDefault="00433E06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"Special_Acquisitions_"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8B6C94F" w14:textId="77777777" w:rsidR="002648DF" w:rsidRDefault="002648DF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7755D202" w14:textId="418C01E0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2648DF" w14:paraId="35364E9E" w14:textId="77777777" w:rsidTr="00F81ADD">
        <w:tc>
          <w:tcPr>
            <w:tcW w:w="3240" w:type="dxa"/>
          </w:tcPr>
          <w:p w14:paraId="23A226D4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1EB86417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2E48E5D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2648DF" w14:paraId="78317B40" w14:textId="77777777" w:rsidTr="00F81ADD">
        <w:tc>
          <w:tcPr>
            <w:tcW w:w="3240" w:type="dxa"/>
          </w:tcPr>
          <w:p w14:paraId="549B39DF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2081100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6A8129E7" w14:textId="77777777" w:rsidR="002648DF" w:rsidRDefault="002648DF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6"/>
    </w:tbl>
    <w:p w14:paraId="7BB85A4C" w14:textId="77777777" w:rsidR="00E85DD1" w:rsidRPr="003558F7" w:rsidRDefault="00E85DD1" w:rsidP="00E85DD1">
      <w:pPr>
        <w:tabs>
          <w:tab w:val="left" w:pos="450"/>
          <w:tab w:val="left" w:pos="2880"/>
          <w:tab w:val="left" w:pos="6480"/>
        </w:tabs>
        <w:rPr>
          <w:strike/>
          <w:sz w:val="22"/>
          <w:szCs w:val="22"/>
        </w:rPr>
      </w:pPr>
    </w:p>
    <w:p w14:paraId="6A6D1F9E" w14:textId="77777777" w:rsidR="00E85DD1" w:rsidRPr="004350BA" w:rsidRDefault="00E85DD1" w:rsidP="00E85DD1">
      <w:pPr>
        <w:tabs>
          <w:tab w:val="left" w:pos="450"/>
          <w:tab w:val="left" w:pos="2880"/>
          <w:tab w:val="left" w:pos="6480"/>
        </w:tabs>
        <w:rPr>
          <w:b/>
          <w:i/>
          <w:sz w:val="22"/>
          <w:szCs w:val="22"/>
        </w:rPr>
      </w:pPr>
    </w:p>
    <w:p w14:paraId="7762D16D" w14:textId="77777777" w:rsidR="00E85DD1" w:rsidRDefault="00E85DD1" w:rsidP="00E85DD1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25094B6B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Right of Way no longer requires </w:t>
      </w:r>
      <w:proofErr w:type="gramStart"/>
      <w:r>
        <w:rPr>
          <w:b/>
          <w:color w:val="FF0000"/>
          <w:sz w:val="22"/>
          <w:szCs w:val="22"/>
        </w:rPr>
        <w:t>hardcopies</w:t>
      </w:r>
      <w:proofErr w:type="gramEnd"/>
      <w:r>
        <w:rPr>
          <w:b/>
          <w:color w:val="FF0000"/>
          <w:sz w:val="22"/>
          <w:szCs w:val="22"/>
        </w:rPr>
        <w:t xml:space="preserve"> of the plans.</w:t>
      </w:r>
    </w:p>
    <w:p w14:paraId="709F156B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</w:t>
      </w:r>
      <w:proofErr w:type="spellStart"/>
      <w:r>
        <w:rPr>
          <w:b/>
          <w:color w:val="FF0000"/>
          <w:sz w:val="22"/>
          <w:szCs w:val="22"/>
        </w:rPr>
        <w:t>ec’s</w:t>
      </w:r>
      <w:proofErr w:type="spellEnd"/>
      <w:r>
        <w:rPr>
          <w:b/>
          <w:color w:val="FF0000"/>
          <w:sz w:val="22"/>
          <w:szCs w:val="22"/>
        </w:rPr>
        <w:t xml:space="preserve"> should include FHWA only if the project is </w:t>
      </w:r>
      <w:r w:rsidR="001C7CBF">
        <w:rPr>
          <w:b/>
          <w:color w:val="FF0000"/>
          <w:sz w:val="22"/>
          <w:szCs w:val="22"/>
        </w:rPr>
        <w:t xml:space="preserve">in </w:t>
      </w:r>
      <w:proofErr w:type="gramStart"/>
      <w:r w:rsidR="001C7CBF">
        <w:rPr>
          <w:b/>
          <w:color w:val="FF0000"/>
          <w:sz w:val="22"/>
          <w:szCs w:val="22"/>
        </w:rPr>
        <w:t>merger</w:t>
      </w:r>
      <w:proofErr w:type="gramEnd"/>
      <w:r>
        <w:rPr>
          <w:b/>
          <w:color w:val="FF0000"/>
          <w:sz w:val="22"/>
          <w:szCs w:val="22"/>
        </w:rPr>
        <w:t xml:space="preserve">.  </w:t>
      </w:r>
    </w:p>
    <w:p w14:paraId="2205AA00" w14:textId="524D3F4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Send to </w:t>
      </w:r>
      <w:r w:rsidR="00B9192A">
        <w:rPr>
          <w:b/>
          <w:color w:val="FF0000"/>
          <w:sz w:val="22"/>
          <w:szCs w:val="22"/>
        </w:rPr>
        <w:t>Structures</w:t>
      </w:r>
      <w:r>
        <w:rPr>
          <w:b/>
          <w:color w:val="FF0000"/>
          <w:sz w:val="22"/>
          <w:szCs w:val="22"/>
        </w:rPr>
        <w:t xml:space="preserve"> only if the project has structure involvement (culvert or bridge).</w:t>
      </w:r>
    </w:p>
    <w:p w14:paraId="4E578CDA" w14:textId="77777777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proofErr w:type="gramStart"/>
      <w:r>
        <w:rPr>
          <w:b/>
          <w:color w:val="FF0000"/>
          <w:sz w:val="22"/>
          <w:szCs w:val="22"/>
        </w:rPr>
        <w:t>Send to</w:t>
      </w:r>
      <w:proofErr w:type="gramEnd"/>
      <w:r>
        <w:rPr>
          <w:b/>
          <w:color w:val="FF0000"/>
          <w:sz w:val="22"/>
          <w:szCs w:val="22"/>
        </w:rPr>
        <w:t xml:space="preserve"> Meredith McLamb and </w:t>
      </w:r>
      <w:r w:rsidRPr="0039246E">
        <w:rPr>
          <w:b/>
          <w:color w:val="FF0000"/>
          <w:sz w:val="22"/>
          <w:szCs w:val="22"/>
        </w:rPr>
        <w:t>Nancy M. Horne</w:t>
      </w:r>
      <w:r>
        <w:rPr>
          <w:b/>
          <w:color w:val="FF0000"/>
          <w:sz w:val="22"/>
          <w:szCs w:val="22"/>
        </w:rPr>
        <w:t xml:space="preserve"> only if there is railroad involvement.  </w:t>
      </w:r>
    </w:p>
    <w:p w14:paraId="0FC372A5" w14:textId="77777777" w:rsidR="00E85DD1" w:rsidRPr="00245FC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SMO = Schedule Management Office</w:t>
      </w:r>
    </w:p>
    <w:p w14:paraId="5811E98C" w14:textId="77777777" w:rsidR="00E85DD1" w:rsidRPr="00245FC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PMO = Programs Management Office</w:t>
      </w:r>
    </w:p>
    <w:p w14:paraId="4239963F" w14:textId="73650F8C" w:rsidR="00E85DD1" w:rsidRDefault="00E85DD1" w:rsidP="00E85DD1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Project </w:t>
      </w:r>
      <w:r w:rsidR="00834A21">
        <w:rPr>
          <w:b/>
          <w:color w:val="FF0000"/>
          <w:sz w:val="22"/>
          <w:szCs w:val="22"/>
        </w:rPr>
        <w:t xml:space="preserve">Lead </w:t>
      </w:r>
      <w:r>
        <w:rPr>
          <w:b/>
          <w:color w:val="FF0000"/>
          <w:sz w:val="22"/>
          <w:szCs w:val="22"/>
        </w:rPr>
        <w:t xml:space="preserve">is responsible for sending </w:t>
      </w:r>
      <w:r w:rsidR="00834A21">
        <w:rPr>
          <w:b/>
          <w:color w:val="FF0000"/>
          <w:sz w:val="22"/>
          <w:szCs w:val="22"/>
        </w:rPr>
        <w:t xml:space="preserve">this notice by </w:t>
      </w:r>
      <w:r>
        <w:rPr>
          <w:b/>
          <w:color w:val="FF0000"/>
          <w:sz w:val="22"/>
          <w:szCs w:val="22"/>
        </w:rPr>
        <w:t xml:space="preserve">email with </w:t>
      </w:r>
      <w:r w:rsidR="00834A21">
        <w:rPr>
          <w:b/>
          <w:color w:val="FF0000"/>
          <w:sz w:val="22"/>
          <w:szCs w:val="22"/>
        </w:rPr>
        <w:t xml:space="preserve">a PDF </w:t>
      </w:r>
      <w:r>
        <w:rPr>
          <w:b/>
          <w:color w:val="FF0000"/>
          <w:sz w:val="22"/>
          <w:szCs w:val="22"/>
        </w:rPr>
        <w:t>of the title sheet</w:t>
      </w:r>
      <w:r w:rsidR="00834A21">
        <w:rPr>
          <w:b/>
          <w:color w:val="FF0000"/>
          <w:sz w:val="22"/>
          <w:szCs w:val="22"/>
        </w:rPr>
        <w:t xml:space="preserve"> attached</w:t>
      </w:r>
      <w:r>
        <w:rPr>
          <w:b/>
          <w:color w:val="FF0000"/>
          <w:sz w:val="22"/>
          <w:szCs w:val="22"/>
        </w:rPr>
        <w:t>.</w:t>
      </w:r>
    </w:p>
    <w:p w14:paraId="3645C86D" w14:textId="77777777" w:rsidR="00E85DD1" w:rsidRPr="009B6B10" w:rsidRDefault="00E85DD1" w:rsidP="00E85DD1">
      <w:pPr>
        <w:rPr>
          <w:sz w:val="22"/>
          <w:szCs w:val="22"/>
        </w:rPr>
      </w:pPr>
    </w:p>
    <w:p w14:paraId="2E26D9C3" w14:textId="77777777" w:rsidR="00E85DD1" w:rsidRDefault="00E85DD1" w:rsidP="00E85DD1"/>
    <w:p w14:paraId="237CD15A" w14:textId="77777777" w:rsidR="00E85DD1" w:rsidRPr="00742BF8" w:rsidRDefault="00E85DD1" w:rsidP="00E85DD1"/>
    <w:p w14:paraId="0678366D" w14:textId="77777777" w:rsidR="00E85DD1" w:rsidRPr="00742BF8" w:rsidRDefault="00E85DD1" w:rsidP="00E85DD1"/>
    <w:p w14:paraId="4CCCA713" w14:textId="77777777" w:rsidR="00E85DD1" w:rsidRPr="00742BF8" w:rsidRDefault="00E85DD1" w:rsidP="00E85DD1"/>
    <w:p w14:paraId="62325593" w14:textId="77777777" w:rsidR="00E85DD1" w:rsidRPr="00742BF8" w:rsidRDefault="00E85DD1" w:rsidP="00E85DD1"/>
    <w:p w14:paraId="4009C1CB" w14:textId="77777777" w:rsidR="00E85DD1" w:rsidRPr="00742BF8" w:rsidRDefault="00E85DD1" w:rsidP="00E85DD1"/>
    <w:p w14:paraId="515C56F8" w14:textId="77777777" w:rsidR="00E85DD1" w:rsidRPr="00742BF8" w:rsidRDefault="00E85DD1" w:rsidP="00E85DD1"/>
    <w:p w14:paraId="5E815A35" w14:textId="77777777" w:rsidR="00E85DD1" w:rsidRPr="00742BF8" w:rsidRDefault="00E85DD1" w:rsidP="00E85DD1"/>
    <w:p w14:paraId="236E9599" w14:textId="77777777" w:rsidR="00E85DD1" w:rsidRPr="00742BF8" w:rsidRDefault="00E85DD1" w:rsidP="00E85DD1"/>
    <w:p w14:paraId="646DC919" w14:textId="77777777" w:rsidR="00E85DD1" w:rsidRPr="00742BF8" w:rsidRDefault="00E85DD1" w:rsidP="00E85DD1"/>
    <w:p w14:paraId="62C8BEF6" w14:textId="77777777" w:rsidR="00E85DD1" w:rsidRPr="00742BF8" w:rsidRDefault="00E85DD1" w:rsidP="00E85DD1"/>
    <w:p w14:paraId="4A52DF60" w14:textId="77777777" w:rsidR="00742BF8" w:rsidRPr="00E85DD1" w:rsidRDefault="00742BF8" w:rsidP="00E85DD1"/>
    <w:sectPr w:rsidR="00742BF8" w:rsidRPr="00E85DD1" w:rsidSect="00DC41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17945" w14:textId="77777777" w:rsidR="00CB1CEE" w:rsidRDefault="00CB1CEE">
      <w:r>
        <w:separator/>
      </w:r>
    </w:p>
  </w:endnote>
  <w:endnote w:type="continuationSeparator" w:id="0">
    <w:p w14:paraId="401F626E" w14:textId="77777777" w:rsidR="00CB1CEE" w:rsidRDefault="00CB1CEE">
      <w:r>
        <w:continuationSeparator/>
      </w:r>
    </w:p>
  </w:endnote>
  <w:endnote w:type="continuationNotice" w:id="1">
    <w:p w14:paraId="73386894" w14:textId="77777777" w:rsidR="00CB1CEE" w:rsidRDefault="00CB1C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160DD" w14:textId="77777777" w:rsidR="008D467E" w:rsidRDefault="008D46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B1B1" w14:textId="77777777" w:rsidR="008D467E" w:rsidRDefault="008D46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CE714B" w:rsidRPr="00215EE1" w14:paraId="21BE65E9" w14:textId="77777777" w:rsidTr="00DC41C4">
      <w:trPr>
        <w:trHeight w:val="1313"/>
      </w:trPr>
      <w:tc>
        <w:tcPr>
          <w:tcW w:w="3298" w:type="dxa"/>
        </w:tcPr>
        <w:p w14:paraId="5FFDA104" w14:textId="795B6011" w:rsidR="00CE714B" w:rsidRPr="00215EE1" w:rsidRDefault="00CE714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78042B4A" w14:textId="17B0EC06" w:rsidR="00CE714B" w:rsidRPr="00215EE1" w:rsidRDefault="00CE714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B68E24D" w14:textId="77777777" w:rsidR="00CE714B" w:rsidRPr="00215EE1" w:rsidRDefault="00CE714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20586F7E" w14:textId="77777777" w:rsidR="00CE714B" w:rsidRPr="00215EE1" w:rsidRDefault="00CE714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CB8E3" w14:textId="77777777" w:rsidR="00CB1CEE" w:rsidRDefault="00CB1CEE">
      <w:r>
        <w:separator/>
      </w:r>
    </w:p>
  </w:footnote>
  <w:footnote w:type="continuationSeparator" w:id="0">
    <w:p w14:paraId="192DFB7D" w14:textId="77777777" w:rsidR="00CB1CEE" w:rsidRDefault="00CB1CEE">
      <w:r>
        <w:continuationSeparator/>
      </w:r>
    </w:p>
  </w:footnote>
  <w:footnote w:type="continuationNotice" w:id="1">
    <w:p w14:paraId="1E1FEA94" w14:textId="77777777" w:rsidR="00CB1CEE" w:rsidRDefault="00CB1C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B067B" w14:textId="77777777" w:rsidR="008D467E" w:rsidRDefault="008D46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B21B" w14:textId="77777777" w:rsidR="00CE714B" w:rsidRDefault="00CE714B">
    <w:pPr>
      <w:pStyle w:val="Header"/>
      <w:tabs>
        <w:tab w:val="clear" w:pos="4320"/>
        <w:tab w:val="clear" w:pos="8640"/>
      </w:tabs>
      <w:rPr>
        <w:sz w:val="6"/>
      </w:rPr>
    </w:pPr>
  </w:p>
  <w:p w14:paraId="61AD7978" w14:textId="77777777" w:rsidR="00CE714B" w:rsidRDefault="00CE714B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CE714B" w14:paraId="531E7D61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13977494" w14:textId="77777777" w:rsidR="00CE714B" w:rsidRDefault="00CE714B"/>
      </w:tc>
      <w:tc>
        <w:tcPr>
          <w:tcW w:w="3288" w:type="dxa"/>
        </w:tcPr>
        <w:p w14:paraId="345FFDD3" w14:textId="77777777" w:rsidR="00CE714B" w:rsidRDefault="00CE714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310B56E0" wp14:editId="1B10AF49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19959FF" w14:textId="77777777" w:rsidR="00CE714B" w:rsidRDefault="00CE714B"/>
      </w:tc>
    </w:tr>
    <w:tr w:rsidR="00CE714B" w14:paraId="0B613ECA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BCC1BC" w14:textId="77777777" w:rsidR="00CE714B" w:rsidRDefault="00CE714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CE714B" w14:paraId="55A59C02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CB277AB" w14:textId="77777777" w:rsidR="00CE714B" w:rsidRDefault="00CE714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CE714B" w14:paraId="1DD9A0D6" w14:textId="77777777" w:rsidTr="000D269C">
      <w:trPr>
        <w:jc w:val="center"/>
      </w:trPr>
      <w:tc>
        <w:tcPr>
          <w:tcW w:w="3086" w:type="dxa"/>
          <w:gridSpan w:val="2"/>
        </w:tcPr>
        <w:p w14:paraId="4D5EDE1B" w14:textId="1E13C740" w:rsidR="00CE714B" w:rsidRDefault="007C6388" w:rsidP="000D269C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B7B826E" w14:textId="77777777" w:rsidR="00CE714B" w:rsidRDefault="00CE714B" w:rsidP="000D269C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8D467E" w14:paraId="42F3DFA9" w14:textId="77777777" w:rsidTr="008D467E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8D467E" w14:paraId="1B5D8736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11483D1F" w14:textId="77777777" w:rsidR="008D467E" w:rsidRDefault="008D467E" w:rsidP="008D467E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5C47A0E2" w14:textId="31C297D9" w:rsidR="008D467E" w:rsidRDefault="008D467E" w:rsidP="008D467E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0D81CE7" w14:textId="77777777" w:rsidR="00CE714B" w:rsidRDefault="00CE714B" w:rsidP="000D269C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CE714B" w14:paraId="16A53EB1" w14:textId="77777777" w:rsidTr="000D269C">
      <w:trPr>
        <w:trHeight w:val="152"/>
        <w:jc w:val="center"/>
      </w:trPr>
      <w:tc>
        <w:tcPr>
          <w:tcW w:w="3086" w:type="dxa"/>
          <w:gridSpan w:val="2"/>
        </w:tcPr>
        <w:p w14:paraId="40FC0031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1EA03876" w14:textId="77777777" w:rsidR="00CE714B" w:rsidRDefault="00CE714B" w:rsidP="000D269C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3A2C67C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5C62D641" w14:textId="77777777" w:rsidR="00CE714B" w:rsidRDefault="00CE714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475140">
    <w:abstractNumId w:val="17"/>
  </w:num>
  <w:num w:numId="2" w16cid:durableId="227108415">
    <w:abstractNumId w:val="14"/>
  </w:num>
  <w:num w:numId="3" w16cid:durableId="528490919">
    <w:abstractNumId w:val="3"/>
  </w:num>
  <w:num w:numId="4" w16cid:durableId="1720275704">
    <w:abstractNumId w:val="7"/>
  </w:num>
  <w:num w:numId="5" w16cid:durableId="2048870733">
    <w:abstractNumId w:val="8"/>
  </w:num>
  <w:num w:numId="6" w16cid:durableId="548614105">
    <w:abstractNumId w:val="12"/>
  </w:num>
  <w:num w:numId="7" w16cid:durableId="939988331">
    <w:abstractNumId w:val="16"/>
  </w:num>
  <w:num w:numId="8" w16cid:durableId="1601449664">
    <w:abstractNumId w:val="15"/>
  </w:num>
  <w:num w:numId="9" w16cid:durableId="1592005476">
    <w:abstractNumId w:val="9"/>
  </w:num>
  <w:num w:numId="10" w16cid:durableId="962030450">
    <w:abstractNumId w:val="6"/>
  </w:num>
  <w:num w:numId="11" w16cid:durableId="1684086252">
    <w:abstractNumId w:val="10"/>
  </w:num>
  <w:num w:numId="12" w16cid:durableId="674501659">
    <w:abstractNumId w:val="0"/>
  </w:num>
  <w:num w:numId="13" w16cid:durableId="1957711768">
    <w:abstractNumId w:val="11"/>
  </w:num>
  <w:num w:numId="14" w16cid:durableId="822703424">
    <w:abstractNumId w:val="13"/>
  </w:num>
  <w:num w:numId="15" w16cid:durableId="1446998963">
    <w:abstractNumId w:val="4"/>
  </w:num>
  <w:num w:numId="16" w16cid:durableId="267390234">
    <w:abstractNumId w:val="1"/>
  </w:num>
  <w:num w:numId="17" w16cid:durableId="371619371">
    <w:abstractNumId w:val="2"/>
  </w:num>
  <w:num w:numId="18" w16cid:durableId="8984446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dataSource r:id="rId2"/>
    <w:odso>
      <w:udl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3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C5E"/>
    <w:rsid w:val="00007128"/>
    <w:rsid w:val="00036EF8"/>
    <w:rsid w:val="00061497"/>
    <w:rsid w:val="00073502"/>
    <w:rsid w:val="000A062B"/>
    <w:rsid w:val="000B7BA8"/>
    <w:rsid w:val="000C0A72"/>
    <w:rsid w:val="000D1F47"/>
    <w:rsid w:val="000D269C"/>
    <w:rsid w:val="00121981"/>
    <w:rsid w:val="00130BB3"/>
    <w:rsid w:val="001525CD"/>
    <w:rsid w:val="00174A5D"/>
    <w:rsid w:val="001837B6"/>
    <w:rsid w:val="001C7CBF"/>
    <w:rsid w:val="001F6C5E"/>
    <w:rsid w:val="00215EE1"/>
    <w:rsid w:val="0022303D"/>
    <w:rsid w:val="002322FB"/>
    <w:rsid w:val="0024115B"/>
    <w:rsid w:val="00246052"/>
    <w:rsid w:val="00257C90"/>
    <w:rsid w:val="00263020"/>
    <w:rsid w:val="00263767"/>
    <w:rsid w:val="002648DF"/>
    <w:rsid w:val="002C4AF2"/>
    <w:rsid w:val="002C4B5A"/>
    <w:rsid w:val="00327583"/>
    <w:rsid w:val="00350076"/>
    <w:rsid w:val="003558F7"/>
    <w:rsid w:val="0037042B"/>
    <w:rsid w:val="00382449"/>
    <w:rsid w:val="003C750D"/>
    <w:rsid w:val="003E1DB4"/>
    <w:rsid w:val="003E7F0D"/>
    <w:rsid w:val="00403FB1"/>
    <w:rsid w:val="00404C14"/>
    <w:rsid w:val="00433E06"/>
    <w:rsid w:val="0045315F"/>
    <w:rsid w:val="004726A1"/>
    <w:rsid w:val="004762E5"/>
    <w:rsid w:val="004E06E7"/>
    <w:rsid w:val="004F6226"/>
    <w:rsid w:val="00524C3F"/>
    <w:rsid w:val="00554A6D"/>
    <w:rsid w:val="005622F1"/>
    <w:rsid w:val="00572BE3"/>
    <w:rsid w:val="00581D88"/>
    <w:rsid w:val="005C561D"/>
    <w:rsid w:val="00616969"/>
    <w:rsid w:val="006179FE"/>
    <w:rsid w:val="00620AF9"/>
    <w:rsid w:val="00672763"/>
    <w:rsid w:val="0068304B"/>
    <w:rsid w:val="00683A89"/>
    <w:rsid w:val="00683F4C"/>
    <w:rsid w:val="00697022"/>
    <w:rsid w:val="006A01A8"/>
    <w:rsid w:val="006C13B1"/>
    <w:rsid w:val="0071061D"/>
    <w:rsid w:val="00736DB4"/>
    <w:rsid w:val="00742BF8"/>
    <w:rsid w:val="00744127"/>
    <w:rsid w:val="00750A82"/>
    <w:rsid w:val="00772FF2"/>
    <w:rsid w:val="007C6388"/>
    <w:rsid w:val="007D324E"/>
    <w:rsid w:val="007E5C41"/>
    <w:rsid w:val="00834A21"/>
    <w:rsid w:val="00846285"/>
    <w:rsid w:val="00867134"/>
    <w:rsid w:val="00885485"/>
    <w:rsid w:val="008854D5"/>
    <w:rsid w:val="00896054"/>
    <w:rsid w:val="008C5D40"/>
    <w:rsid w:val="008D467E"/>
    <w:rsid w:val="008F0DD2"/>
    <w:rsid w:val="00906D87"/>
    <w:rsid w:val="00911E2F"/>
    <w:rsid w:val="00917D74"/>
    <w:rsid w:val="00922228"/>
    <w:rsid w:val="00926DBF"/>
    <w:rsid w:val="00933EEF"/>
    <w:rsid w:val="009C2E3E"/>
    <w:rsid w:val="009C35EF"/>
    <w:rsid w:val="00A06BCE"/>
    <w:rsid w:val="00A2422F"/>
    <w:rsid w:val="00A736F6"/>
    <w:rsid w:val="00A74C5A"/>
    <w:rsid w:val="00AF5506"/>
    <w:rsid w:val="00B13C01"/>
    <w:rsid w:val="00B45C0C"/>
    <w:rsid w:val="00B743A4"/>
    <w:rsid w:val="00B7600A"/>
    <w:rsid w:val="00B9192A"/>
    <w:rsid w:val="00BB0C3A"/>
    <w:rsid w:val="00BC47DB"/>
    <w:rsid w:val="00BE528E"/>
    <w:rsid w:val="00BE67A6"/>
    <w:rsid w:val="00BE69E2"/>
    <w:rsid w:val="00C06B87"/>
    <w:rsid w:val="00C24BF6"/>
    <w:rsid w:val="00C5351D"/>
    <w:rsid w:val="00CB1CEE"/>
    <w:rsid w:val="00CC33B1"/>
    <w:rsid w:val="00CE714B"/>
    <w:rsid w:val="00D16546"/>
    <w:rsid w:val="00D229C7"/>
    <w:rsid w:val="00D609D5"/>
    <w:rsid w:val="00D74B6B"/>
    <w:rsid w:val="00D801F3"/>
    <w:rsid w:val="00D94583"/>
    <w:rsid w:val="00D9607C"/>
    <w:rsid w:val="00DC41C4"/>
    <w:rsid w:val="00DF4F5E"/>
    <w:rsid w:val="00E0066D"/>
    <w:rsid w:val="00E26558"/>
    <w:rsid w:val="00E37FAF"/>
    <w:rsid w:val="00E73226"/>
    <w:rsid w:val="00E85DD1"/>
    <w:rsid w:val="00EA6B0A"/>
    <w:rsid w:val="00EB3A6F"/>
    <w:rsid w:val="00EB63B9"/>
    <w:rsid w:val="00EC2B69"/>
    <w:rsid w:val="00EC3745"/>
    <w:rsid w:val="00ED0891"/>
    <w:rsid w:val="00ED631D"/>
    <w:rsid w:val="00F03831"/>
    <w:rsid w:val="00F106E7"/>
    <w:rsid w:val="00F1326B"/>
    <w:rsid w:val="00F26C36"/>
    <w:rsid w:val="00F43E96"/>
    <w:rsid w:val="00F577A0"/>
    <w:rsid w:val="00F60D88"/>
    <w:rsid w:val="00F7056C"/>
    <w:rsid w:val="00F82028"/>
    <w:rsid w:val="00FF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A278534"/>
  <w14:defaultImageDpi w14:val="300"/>
  <w15:chartTrackingRefBased/>
  <w15:docId w15:val="{D931125F-FE6E-423D-93DF-B9CA75F9A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67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s.ncdot.gov/dot/directory/authenticated/UnitPage.aspx?id=513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2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8F9FE6-7E19-4827-8790-2B479A62C3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8DB176-0FC0-496E-A844-CACFA85B32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80F305-2D2F-4F44-B5C9-C929C7DBB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070298-0FC3-4E27-B0A4-9C38899E27C7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 Authorization).dotx</Template>
  <TotalTime>70</TotalTime>
  <Pages>2</Pages>
  <Words>279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4027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18</cp:revision>
  <cp:lastPrinted>2017-01-23T22:31:00Z</cp:lastPrinted>
  <dcterms:created xsi:type="dcterms:W3CDTF">2021-07-29T09:49:00Z</dcterms:created>
  <dcterms:modified xsi:type="dcterms:W3CDTF">2025-07-10T18:03:00Z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